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742" w:rsidRPr="00FE66FA" w:rsidRDefault="00FF0742" w:rsidP="00FA0B43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FF0742" w:rsidRPr="00FE66FA" w:rsidRDefault="00FF0742" w:rsidP="00FA0B43">
      <w:pPr>
        <w:jc w:val="center"/>
        <w:rPr>
          <w:rFonts w:ascii="Times New Roman" w:hAnsi="Times New Roman"/>
          <w:sz w:val="28"/>
          <w:szCs w:val="28"/>
        </w:rPr>
      </w:pPr>
      <w:r w:rsidRPr="00FE66FA">
        <w:rPr>
          <w:rFonts w:ascii="Times New Roman" w:hAnsi="Times New Roman"/>
          <w:sz w:val="28"/>
          <w:szCs w:val="28"/>
        </w:rPr>
        <w:t>«Средняя общеобразовательная школа № 15»</w:t>
      </w:r>
    </w:p>
    <w:p w:rsidR="00FF0742" w:rsidRPr="00FE66FA" w:rsidRDefault="00FF0742" w:rsidP="00FA0B43">
      <w:pPr>
        <w:jc w:val="center"/>
        <w:rPr>
          <w:rFonts w:ascii="Times New Roman" w:hAnsi="Times New Roman"/>
          <w:sz w:val="28"/>
          <w:szCs w:val="28"/>
        </w:rPr>
      </w:pPr>
    </w:p>
    <w:p w:rsidR="00FF0742" w:rsidRPr="00FE66FA" w:rsidRDefault="00FF0742" w:rsidP="00FA0B43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30" w:type="dxa"/>
        <w:tblLook w:val="01E0"/>
      </w:tblPr>
      <w:tblGrid>
        <w:gridCol w:w="3216"/>
        <w:gridCol w:w="3576"/>
        <w:gridCol w:w="2856"/>
      </w:tblGrid>
      <w:tr w:rsidR="00FF0742" w:rsidRPr="0013579E" w:rsidTr="001976F1">
        <w:trPr>
          <w:trHeight w:val="2502"/>
        </w:trPr>
        <w:tc>
          <w:tcPr>
            <w:tcW w:w="3191" w:type="dxa"/>
          </w:tcPr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МО учителей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протокол № _ _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от « ___ »_______ 202    г.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7" w:type="dxa"/>
          </w:tcPr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МС прокол № __</w:t>
            </w:r>
          </w:p>
          <w:p w:rsidR="00FF0742" w:rsidRPr="0013579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 xml:space="preserve"> « _ __ »  _________ 202   г.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Заместитель директора  по НМР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Чеверда О.В.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</w:p>
        </w:tc>
        <w:tc>
          <w:tcPr>
            <w:tcW w:w="2833" w:type="dxa"/>
          </w:tcPr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« УТВЕРЖДАЮ»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______________________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Директор МКОУ СОШ № 15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Гридчина Н.В.</w:t>
            </w:r>
          </w:p>
          <w:p w:rsidR="00FF0742" w:rsidRPr="0013579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 xml:space="preserve">Приказ №  ___________   </w:t>
            </w:r>
          </w:p>
          <w:p w:rsidR="00FF0742" w:rsidRPr="0013579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579E">
              <w:rPr>
                <w:rFonts w:ascii="Times New Roman" w:hAnsi="Times New Roman"/>
                <w:sz w:val="24"/>
                <w:szCs w:val="24"/>
              </w:rPr>
              <w:t>от« _  _ »  ______202   г.</w:t>
            </w:r>
          </w:p>
          <w:p w:rsidR="00FF0742" w:rsidRPr="0013579E" w:rsidRDefault="00FF0742" w:rsidP="001976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0742" w:rsidRPr="00FE66FA" w:rsidRDefault="00FF0742" w:rsidP="00FA0B43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FF0742" w:rsidRPr="00FA0B43" w:rsidRDefault="00FF0742" w:rsidP="00FA0B43">
      <w:pPr>
        <w:shd w:val="clear" w:color="auto" w:fill="FFFFFF"/>
        <w:jc w:val="center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Промежуточная аттестация  </w:t>
      </w:r>
      <w:r w:rsidRPr="00FA0B43">
        <w:rPr>
          <w:rFonts w:ascii="Times New Roman" w:hAnsi="Times New Roman"/>
          <w:bCs/>
          <w:i/>
          <w:color w:val="000000"/>
          <w:sz w:val="28"/>
          <w:szCs w:val="28"/>
        </w:rPr>
        <w:t>по</w:t>
      </w:r>
      <w:r w:rsidRPr="00FA0B43">
        <w:rPr>
          <w:rFonts w:ascii="Times New Roman" w:hAnsi="Times New Roman"/>
          <w:i/>
          <w:sz w:val="28"/>
          <w:szCs w:val="28"/>
        </w:rPr>
        <w:t xml:space="preserve"> литературному чтению на родном языке</w:t>
      </w:r>
    </w:p>
    <w:p w:rsidR="00FF0742" w:rsidRPr="00FE66FA" w:rsidRDefault="00FF0742" w:rsidP="00FA0B43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 w:rsidRPr="00FE66FA">
        <w:rPr>
          <w:rFonts w:ascii="Times New Roman" w:hAnsi="Times New Roman"/>
          <w:bCs/>
          <w:color w:val="000000"/>
          <w:sz w:val="28"/>
          <w:szCs w:val="28"/>
        </w:rPr>
        <w:t>за 20___  -  20___  учебный год</w:t>
      </w:r>
    </w:p>
    <w:p w:rsidR="00FF0742" w:rsidRPr="00FE66FA" w:rsidRDefault="00FF0742" w:rsidP="00FA0B43">
      <w:pPr>
        <w:shd w:val="clear" w:color="auto" w:fill="FFFFFF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4</w:t>
      </w:r>
      <w:r w:rsidRPr="00FE66FA">
        <w:rPr>
          <w:rFonts w:ascii="Times New Roman" w:hAnsi="Times New Roman"/>
          <w:bCs/>
          <w:i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Cs/>
          <w:i/>
          <w:color w:val="000000"/>
          <w:sz w:val="28"/>
          <w:szCs w:val="28"/>
        </w:rPr>
        <w:t>ы</w:t>
      </w:r>
      <w:r w:rsidRPr="00FE66FA">
        <w:rPr>
          <w:rFonts w:ascii="Times New Roman" w:hAnsi="Times New Roman"/>
          <w:bCs/>
          <w:color w:val="000000"/>
          <w:sz w:val="28"/>
          <w:szCs w:val="28"/>
        </w:rPr>
        <w:t xml:space="preserve">  МКОУ СОШ №15</w:t>
      </w:r>
    </w:p>
    <w:p w:rsidR="00FF0742" w:rsidRPr="00FE66FA" w:rsidRDefault="00FF0742" w:rsidP="00FA0B43">
      <w:pPr>
        <w:shd w:val="clear" w:color="auto" w:fill="FFFFFF"/>
        <w:tabs>
          <w:tab w:val="center" w:pos="4677"/>
        </w:tabs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i/>
          <w:color w:val="000000"/>
          <w:sz w:val="28"/>
          <w:szCs w:val="28"/>
        </w:rPr>
        <w:t xml:space="preserve"> </w:t>
      </w:r>
    </w:p>
    <w:p w:rsidR="00FF0742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0742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0742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0742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0742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0742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0742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0742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0742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0742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0742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0742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0742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</w:p>
    <w:p w:rsidR="00FF0742" w:rsidRDefault="00FF0742" w:rsidP="00FA0B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Промежуточная аттестация (т</w:t>
      </w:r>
      <w:r w:rsidRPr="0000338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ест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)</w:t>
      </w:r>
    </w:p>
    <w:p w:rsidR="00FF0742" w:rsidRPr="0000338B" w:rsidRDefault="00FF0742" w:rsidP="00FA0B43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00338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по литературному чтению на родном (русском) языке</w:t>
      </w:r>
    </w:p>
    <w:p w:rsidR="00FF0742" w:rsidRPr="0000338B" w:rsidRDefault="00FF0742" w:rsidP="00FA0B43">
      <w:pPr>
        <w:shd w:val="clear" w:color="auto" w:fill="FFFFFF"/>
        <w:spacing w:after="0" w:line="240" w:lineRule="auto"/>
        <w:jc w:val="center"/>
        <w:rPr>
          <w:color w:val="000000"/>
          <w:lang w:eastAsia="ru-RU"/>
        </w:rPr>
      </w:pPr>
      <w:r w:rsidRPr="0000338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для учащихся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4</w:t>
      </w:r>
      <w:r w:rsidRPr="0000338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классов</w:t>
      </w:r>
    </w:p>
    <w:p w:rsidR="00FF0742" w:rsidRPr="00BC5F2A" w:rsidRDefault="00FF0742" w:rsidP="00821709">
      <w:pPr>
        <w:rPr>
          <w:rFonts w:ascii="Times New Roman" w:hAnsi="Times New Roman"/>
          <w:sz w:val="24"/>
          <w:szCs w:val="24"/>
        </w:rPr>
      </w:pPr>
    </w:p>
    <w:p w:rsidR="00FF0742" w:rsidRPr="00BC5F2A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  <w:r w:rsidRPr="00BC5F2A">
        <w:rPr>
          <w:rFonts w:ascii="Times New Roman" w:hAnsi="Times New Roman"/>
          <w:b/>
          <w:sz w:val="24"/>
          <w:szCs w:val="24"/>
        </w:rPr>
        <w:t>Вариант 1.</w:t>
      </w:r>
    </w:p>
    <w:p w:rsidR="00FF0742" w:rsidRPr="00BC5F2A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  <w:r w:rsidRPr="00BC5F2A">
        <w:rPr>
          <w:rFonts w:ascii="Times New Roman" w:hAnsi="Times New Roman"/>
          <w:b/>
          <w:sz w:val="24"/>
          <w:szCs w:val="24"/>
        </w:rPr>
        <w:t>Часть 1.  (базовая)</w:t>
      </w:r>
    </w:p>
    <w:p w:rsidR="00FF0742" w:rsidRPr="00BC5F2A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  <w:r w:rsidRPr="00BC5F2A">
        <w:rPr>
          <w:rFonts w:ascii="Times New Roman" w:hAnsi="Times New Roman"/>
          <w:b/>
          <w:sz w:val="24"/>
          <w:szCs w:val="24"/>
        </w:rPr>
        <w:t>_______________________________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</w:t>
      </w:r>
      <w:r w:rsidRPr="00BC5F2A">
        <w:rPr>
          <w:rFonts w:ascii="Times New Roman" w:hAnsi="Times New Roman"/>
          <w:sz w:val="24"/>
          <w:szCs w:val="24"/>
        </w:rPr>
        <w:tab/>
        <w:t xml:space="preserve">В зелёном русском лесу вряд ли есть дерево, живописнее клёна. Красивы широкие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лапчатые и узорчатые листья клёна, гладкий и чистый его ствол. Крепка и прочна его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древесина.  Обычно растёт клён рядом с другими деревьями  берёзой, осиной, дубом,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ольхой.  Крепки и туги кленовые ветки. Точно пружины, гнутся они под рукою.   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</w:t>
      </w:r>
      <w:r w:rsidRPr="00BC5F2A">
        <w:rPr>
          <w:rFonts w:ascii="Times New Roman" w:hAnsi="Times New Roman"/>
          <w:sz w:val="24"/>
          <w:szCs w:val="24"/>
        </w:rPr>
        <w:tab/>
        <w:t xml:space="preserve">Весёлый зелёный клён любит солнечный яркий свет. Лучами солнца освещена его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вершина. Клёны сажают в городских парках, украшают ими парковые дорожки, берега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прудов. Особенно красивы клёны ранней осенью. В лучах солнца блистают пурпурные и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золотистые кленовые листочки. Что-то праздничное, весёлое есть в этом дереве,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украшающем наши леса.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</w:t>
      </w:r>
      <w:r w:rsidRPr="00BC5F2A">
        <w:rPr>
          <w:rFonts w:ascii="Times New Roman" w:hAnsi="Times New Roman"/>
          <w:sz w:val="24"/>
          <w:szCs w:val="24"/>
        </w:rPr>
        <w:tab/>
        <w:t xml:space="preserve">Далеко разлетаются крылатые семена клёна. Семена эти разносит ветер, гуляя  по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полям и лугам. Там, где упадёт на удобное место крылатое семечко, вырастет на другой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год молодой тоненький кленок.  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(По И. Соколову-Микитову).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1.  О чём этот текст? Напиши. 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2. Озаглавь текст. Впиши своё название на пустой строчке перед текстом.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3.  Вставь слова в предложения, используя текст.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Клён любит ______________________________________________ свет.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В лучах солнца ___________________________________________________________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_______________________________________________________  кленовые листочки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4.  Какие семена у клёна? Выпиши слово из текста.            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_________________________________________________________________________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5.   Какие листья у клёна? Выпиши из текста три слова.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__________________________________________________________________________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6. Впиши недостающие заголовки в план текста. 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1. Клён в русском лесу.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2.__________________________________________________________________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3.  Клёны сажают в парках.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4.__________________________________________________________________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5. ___________________________________________________________________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5. Сделай подписи ниже  рисунка, используя текст. 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D5400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alt="https://lh3.googleusercontent.com/iA-pFgs28bPrZm5jKhI-ocXopiQvo4srA9bmsolWbH2wbK17PwoIN48fDegkhl01vNYS=s111" style="width:105pt;height:108pt;visibility:visible">
            <v:imagedata r:id="rId4" o:title=""/>
          </v:shape>
        </w:pict>
      </w:r>
      <w:r w:rsidRPr="00BC5F2A">
        <w:rPr>
          <w:rFonts w:ascii="Times New Roman" w:hAnsi="Times New Roman"/>
          <w:sz w:val="24"/>
          <w:szCs w:val="24"/>
        </w:rPr>
        <w:tab/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6. Выпиши из текста сравнение.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7. Выпиши из текста олицетворение («оживление»).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8. Определи жанр прочитанного текста 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__________________________________________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b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BC5F2A">
        <w:rPr>
          <w:rFonts w:ascii="Times New Roman" w:hAnsi="Times New Roman"/>
          <w:b/>
          <w:sz w:val="24"/>
          <w:szCs w:val="24"/>
        </w:rPr>
        <w:t xml:space="preserve">Часть 2 (повышенная)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1. Как ты считаешь, о чём этот текст? В чем его основная мысль? Напиши об этом. В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твоей записи должно быть 2-3 предложения, и это обязательно должен быть связный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текст.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_____________________________________________________________________________-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2. Прочитай текст и заполни таблицу.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Клен получил своё название из латинского языка и обозначает “острый”, так как его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листья имеют острые лопасти от 3 до 5. Растёт клён в основном в умеренном поясе обоих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полушарий, а также в Средиземноморье и в Средней Азии. 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 Клён - это дерево или кустарник с опадающими, простыми, лопастными, довольно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крупными черешковыми листьями. Плоды клёна имеют лёгкие своеобразные крылья, с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помощью которых семена разносятся ветром по округе. 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Осенью эти растения окрашиваются в яркие цвета: лимонные, жёлтые, красные, </w:t>
      </w:r>
    </w:p>
    <w:p w:rsidR="00FF0742" w:rsidRPr="00BC5F2A" w:rsidRDefault="00FF0742" w:rsidP="00DD2FF1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оранжевые или бордовые. Окраска их зависит от вида клёнов.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0"/>
        <w:gridCol w:w="6095"/>
      </w:tblGrid>
      <w:tr w:rsidR="00FF0742" w:rsidRPr="00380AFE" w:rsidTr="00380AFE">
        <w:tc>
          <w:tcPr>
            <w:tcW w:w="2660" w:type="dxa"/>
          </w:tcPr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Где произрастает клён?</w:t>
            </w:r>
          </w:p>
        </w:tc>
        <w:tc>
          <w:tcPr>
            <w:tcW w:w="6095" w:type="dxa"/>
          </w:tcPr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742" w:rsidRPr="00380AFE" w:rsidTr="00380AFE">
        <w:tc>
          <w:tcPr>
            <w:tcW w:w="2660" w:type="dxa"/>
          </w:tcPr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 xml:space="preserve">Почему плоды клёна могут </w:t>
            </w:r>
          </w:p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разноситься ветром?</w:t>
            </w:r>
          </w:p>
        </w:tc>
        <w:tc>
          <w:tcPr>
            <w:tcW w:w="6095" w:type="dxa"/>
          </w:tcPr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742" w:rsidRPr="00380AFE" w:rsidTr="00380AFE">
        <w:tc>
          <w:tcPr>
            <w:tcW w:w="2660" w:type="dxa"/>
          </w:tcPr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 xml:space="preserve">От чего зависит окраска листьев </w:t>
            </w:r>
          </w:p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 xml:space="preserve">клёна осенью? </w:t>
            </w:r>
          </w:p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tabs>
                <w:tab w:val="left" w:pos="26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3. Сможет ли расти клён в тенистом и безветренном месте? Докажи свой ответ,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представив два доказательства.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  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1.____________________________________________________________________________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2. _____________________________________________________________________________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</w:p>
    <w:p w:rsidR="00FF0742" w:rsidRPr="00BC5F2A" w:rsidRDefault="00FF0742" w:rsidP="00B323F3">
      <w:pPr>
        <w:tabs>
          <w:tab w:val="left" w:pos="2640"/>
        </w:tabs>
        <w:jc w:val="center"/>
        <w:rPr>
          <w:rFonts w:ascii="Times New Roman" w:hAnsi="Times New Roman"/>
          <w:b/>
          <w:sz w:val="24"/>
          <w:szCs w:val="24"/>
        </w:rPr>
      </w:pPr>
      <w:r w:rsidRPr="00BC5F2A">
        <w:rPr>
          <w:rFonts w:ascii="Times New Roman" w:hAnsi="Times New Roman"/>
          <w:b/>
          <w:sz w:val="24"/>
          <w:szCs w:val="24"/>
        </w:rPr>
        <w:t>Вариант 2.</w:t>
      </w:r>
    </w:p>
    <w:p w:rsidR="00FF0742" w:rsidRPr="00BC5F2A" w:rsidRDefault="00FF0742" w:rsidP="00B323F3">
      <w:pPr>
        <w:tabs>
          <w:tab w:val="left" w:pos="2640"/>
        </w:tabs>
        <w:jc w:val="center"/>
        <w:rPr>
          <w:rFonts w:ascii="Times New Roman" w:hAnsi="Times New Roman"/>
          <w:b/>
          <w:sz w:val="24"/>
          <w:szCs w:val="24"/>
        </w:rPr>
      </w:pPr>
      <w:r w:rsidRPr="00BC5F2A">
        <w:rPr>
          <w:rFonts w:ascii="Times New Roman" w:hAnsi="Times New Roman"/>
          <w:b/>
          <w:sz w:val="24"/>
          <w:szCs w:val="24"/>
        </w:rPr>
        <w:t>Часть 1. (базовая)</w:t>
      </w:r>
    </w:p>
    <w:p w:rsidR="00FF0742" w:rsidRPr="00BC5F2A" w:rsidRDefault="00FF0742" w:rsidP="00B323F3">
      <w:pPr>
        <w:tabs>
          <w:tab w:val="left" w:pos="2640"/>
        </w:tabs>
        <w:jc w:val="center"/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    Из всех деревьев русского леса милее всех мне наша береза. Хороши и чисты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березовые светлые рощи. Белы стволы берез, покрытые тонкой берестою. 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Особенно хорош березовый лес весной. Как только сойдет в лесу снег, набухают на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березах смолистые душистые почки. Из каждой случайно надломленной ветки березы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каплет живительный сладкий сок. Множество пролетных певчих птиц собирается в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березовых рощах.  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         В летние знойные дни хорошо бродить в березовой роще. Теплый ветер шелестит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над головой зеленой листвою. Пахнет травой,  грибами, спелой душистой земляникой.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Сквозь густую листву прорываются солнечные лучи.  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        Чудесен и ранней осенью березовый лес, покрытый золотыми монетками берёзовой 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листвы.  Крутясь в воздухе, танцуют, а потом падают на землю золотые листочки. От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дерева к дереву протянуты тонкие липкие нити серебристой паутины. Прозрачен и чист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воздух, малейший слышится в березовом лесу звук. 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    Простые деревенские люди ласково называли березу березонькой. В праздничные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летние дни девушки завивали из ветвей молодых березок венки, пели под березами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хороводные песни.              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(По И. Соколову-Микитову)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1. О чём этот текст? Напиши. 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__________________________________________________________________________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2. Озаглавь текст. Впиши своё название на пустой строчке перед текстом.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3. Вставь слова в предложения, используя текст.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Множество  __________________________________________________________ птиц.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Сквозь густую  ___________________________________________________________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____________________________________________  лучи.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4. Какие песни? Выпиши слово из  текста.       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____________________________________________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5.  Чем пахнет летом в роще? Выпиши из текста три слова.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___________________________________________________________________________ 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6. Впиши недостающие заголовки в план текста.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1. Милая сердцу берёза.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2.______________________________________________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3._______________________________________________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4._______________________________________________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5. Птицы готовятся к отлёту.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7.  Сделай подписи ниже рисунка, используя текст.  </w:t>
      </w:r>
    </w:p>
    <w:p w:rsidR="00FF0742" w:rsidRPr="00BC5F2A" w:rsidRDefault="00FF0742" w:rsidP="00B323F3">
      <w:pPr>
        <w:tabs>
          <w:tab w:val="left" w:pos="2640"/>
        </w:tabs>
        <w:rPr>
          <w:rFonts w:ascii="Times New Roman" w:hAnsi="Times New Roman"/>
          <w:sz w:val="24"/>
          <w:szCs w:val="24"/>
        </w:rPr>
      </w:pP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D5400">
        <w:rPr>
          <w:rFonts w:ascii="Times New Roman" w:hAnsi="Times New Roman"/>
          <w:noProof/>
          <w:sz w:val="24"/>
          <w:szCs w:val="24"/>
          <w:lang w:eastAsia="ru-RU"/>
        </w:rPr>
        <w:pict>
          <v:shape id="Рисунок 17" o:spid="_x0000_i1026" type="#_x0000_t75" alt="https://lh3.googleusercontent.com/snnmKPerSewffAqj_IUCwZmzIvz33tt7NLYrH8oWJ6c1FYWcJL2wdJrH-xvvcZrMhWzMig=s126" style="width:141.75pt;height:104.25pt;visibility:visible">
            <v:imagedata r:id="rId5" o:title=""/>
          </v:shape>
        </w:pict>
      </w:r>
      <w:r w:rsidRPr="00BC5F2A">
        <w:rPr>
          <w:rFonts w:ascii="Times New Roman" w:hAnsi="Times New Roman"/>
          <w:sz w:val="24"/>
          <w:szCs w:val="24"/>
        </w:rPr>
        <w:t xml:space="preserve"> </w:t>
      </w:r>
      <w:r w:rsidRPr="00BD5400">
        <w:rPr>
          <w:rFonts w:ascii="Times New Roman" w:hAnsi="Times New Roman"/>
          <w:sz w:val="24"/>
          <w:szCs w:val="24"/>
        </w:rPr>
        <w:pict>
          <v:shape id="_x0000_i1027" type="#_x0000_t75" alt="" style="width:24pt;height:24pt">
            <v:imagedata r:id="rId6" o:title=""/>
          </v:shape>
        </w:pict>
      </w: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8. Выпиши из текста сравнение.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9. Выпиши из текста олицетворение («оживление»).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10. Определи жанр прочитанного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текста__________________________________________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</w:p>
    <w:p w:rsidR="00FF0742" w:rsidRPr="00BC5F2A" w:rsidRDefault="00FF0742" w:rsidP="00BC5F2A">
      <w:pPr>
        <w:jc w:val="center"/>
        <w:rPr>
          <w:rFonts w:ascii="Times New Roman" w:hAnsi="Times New Roman"/>
          <w:b/>
          <w:sz w:val="24"/>
          <w:szCs w:val="24"/>
        </w:rPr>
      </w:pPr>
      <w:r w:rsidRPr="00BC5F2A">
        <w:rPr>
          <w:rFonts w:ascii="Times New Roman" w:hAnsi="Times New Roman"/>
          <w:b/>
          <w:sz w:val="24"/>
          <w:szCs w:val="24"/>
        </w:rPr>
        <w:t>Часть 2 (повышенная)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1. Как ты считаешь, о чём этот текст? В чем его основная мысль? Напиши об этом. В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твоей записи должно быть 2-3 предложения, и это обязательно должен быть связный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текст.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---------------------------------------------------------------------------------------------------------------------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2. Прочитай текст и заполни таблицу.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 Берёза считается самым красивым деревом в Сибири. Не зря его называют «русская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красавица». Родина этого растения - Европа. 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Берёза - это изящное листопадное дерево с прозрачной, сквозистой кроной и с тонкими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свисающими ветвями. У берёзы северных районов белая кора, с чёрными отметинами,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которая у основания покрыта мощной черноватой коркой, с глубокими трещинами.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Листья плотные, треугольной или ромбовидной формы, с пильчатыми краями.  Весной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берёза выпускает длинные коричневые или зелёные сережки. Осенью же берёзовые рощи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покрываются золотом от ярко-жёлтой листвы. 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336"/>
      </w:tblGrid>
      <w:tr w:rsidR="00FF0742" w:rsidRPr="00380AFE" w:rsidTr="00380AFE">
        <w:tc>
          <w:tcPr>
            <w:tcW w:w="2235" w:type="dxa"/>
          </w:tcPr>
          <w:p w:rsidR="00FF0742" w:rsidRPr="00380AFE" w:rsidRDefault="00FF0742" w:rsidP="0038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Где родина берёзы?</w:t>
            </w:r>
          </w:p>
        </w:tc>
        <w:tc>
          <w:tcPr>
            <w:tcW w:w="7336" w:type="dxa"/>
          </w:tcPr>
          <w:p w:rsidR="00FF0742" w:rsidRPr="00380AFE" w:rsidRDefault="00FF0742" w:rsidP="0038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742" w:rsidRPr="00380AFE" w:rsidTr="00380AFE">
        <w:tc>
          <w:tcPr>
            <w:tcW w:w="2235" w:type="dxa"/>
          </w:tcPr>
          <w:p w:rsidR="00FF0742" w:rsidRPr="00380AFE" w:rsidRDefault="00FF0742" w:rsidP="0038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Какие листья у берёзы?</w:t>
            </w:r>
          </w:p>
        </w:tc>
        <w:tc>
          <w:tcPr>
            <w:tcW w:w="7336" w:type="dxa"/>
          </w:tcPr>
          <w:p w:rsidR="00FF0742" w:rsidRPr="00380AFE" w:rsidRDefault="00FF0742" w:rsidP="0038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742" w:rsidRPr="00380AFE" w:rsidTr="00380AFE">
        <w:tc>
          <w:tcPr>
            <w:tcW w:w="2235" w:type="dxa"/>
          </w:tcPr>
          <w:p w:rsidR="00FF0742" w:rsidRPr="00380AFE" w:rsidRDefault="00FF0742" w:rsidP="0038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Что появляется на берёзе весной?</w:t>
            </w:r>
          </w:p>
        </w:tc>
        <w:tc>
          <w:tcPr>
            <w:tcW w:w="7336" w:type="dxa"/>
          </w:tcPr>
          <w:p w:rsidR="00FF0742" w:rsidRPr="00380AFE" w:rsidRDefault="00FF0742" w:rsidP="0038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0742" w:rsidRPr="00380AFE" w:rsidRDefault="00FF0742" w:rsidP="00380A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3.   Сможет ли берёза расти на  болотах в южных районах? Докажи свой ответ,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представив два доказательства. 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1.____________________________________________________________________________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2.____________________________________________________________________________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FF0742" w:rsidRPr="00BC5F2A" w:rsidRDefault="00FF0742" w:rsidP="00BC5F2A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Default="00FF0742" w:rsidP="002F2AC7">
      <w:pPr>
        <w:rPr>
          <w:rFonts w:ascii="Times New Roman" w:hAnsi="Times New Roman"/>
          <w:sz w:val="24"/>
          <w:szCs w:val="24"/>
        </w:rPr>
      </w:pPr>
    </w:p>
    <w:p w:rsidR="00FF0742" w:rsidRPr="00BC5F2A" w:rsidRDefault="00FF0742" w:rsidP="00FF5EC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Pr="00BC5F2A">
        <w:rPr>
          <w:rFonts w:ascii="Times New Roman" w:hAnsi="Times New Roman"/>
          <w:b/>
          <w:sz w:val="24"/>
          <w:szCs w:val="24"/>
        </w:rPr>
        <w:t>истема оценивания итоговой контрольной работы.</w:t>
      </w:r>
    </w:p>
    <w:p w:rsidR="00FF0742" w:rsidRPr="00BC5F2A" w:rsidRDefault="00FF0742" w:rsidP="00FF5EC9">
      <w:pPr>
        <w:rPr>
          <w:rFonts w:ascii="Times New Roman" w:hAnsi="Times New Roman"/>
          <w:b/>
          <w:sz w:val="24"/>
          <w:szCs w:val="24"/>
        </w:rPr>
      </w:pPr>
      <w:r w:rsidRPr="00BC5F2A">
        <w:rPr>
          <w:rFonts w:ascii="Times New Roman" w:hAnsi="Times New Roman"/>
          <w:b/>
          <w:sz w:val="24"/>
          <w:szCs w:val="24"/>
        </w:rPr>
        <w:t xml:space="preserve">  Проверка задания части 1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2977"/>
      </w:tblGrid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задания</w:t>
            </w:r>
          </w:p>
        </w:tc>
        <w:tc>
          <w:tcPr>
            <w:tcW w:w="297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F0742" w:rsidRPr="00380AFE" w:rsidTr="001976F1">
        <w:tc>
          <w:tcPr>
            <w:tcW w:w="4503" w:type="dxa"/>
            <w:gridSpan w:val="2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 часть  Базовая</w:t>
            </w:r>
          </w:p>
        </w:tc>
      </w:tr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2 балла       (1 за каждый ответ)</w:t>
            </w:r>
          </w:p>
        </w:tc>
      </w:tr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3 балла       (1 за каждое слово).</w:t>
            </w:r>
          </w:p>
        </w:tc>
      </w:tr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3 балла       (1 за каждый пункт плана).</w:t>
            </w:r>
          </w:p>
        </w:tc>
      </w:tr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</w:tr>
      <w:tr w:rsidR="00FF0742" w:rsidRPr="00380AFE" w:rsidTr="001976F1">
        <w:tc>
          <w:tcPr>
            <w:tcW w:w="4503" w:type="dxa"/>
            <w:gridSpan w:val="2"/>
            <w:tcBorders>
              <w:bottom w:val="single" w:sz="4" w:space="0" w:color="auto"/>
            </w:tcBorders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2 часть  Повышенная</w:t>
            </w:r>
          </w:p>
        </w:tc>
      </w:tr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3 балла</w:t>
            </w:r>
          </w:p>
        </w:tc>
      </w:tr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</w:tbl>
    <w:p w:rsidR="00FF0742" w:rsidRPr="00BC5F2A" w:rsidRDefault="00FF0742" w:rsidP="00FF5EC9">
      <w:pPr>
        <w:rPr>
          <w:rFonts w:ascii="Times New Roman" w:hAnsi="Times New Roman"/>
          <w:b/>
          <w:sz w:val="24"/>
          <w:szCs w:val="24"/>
        </w:rPr>
      </w:pPr>
      <w:r w:rsidRPr="00BC5F2A">
        <w:rPr>
          <w:rFonts w:ascii="Times New Roman" w:hAnsi="Times New Roman"/>
          <w:b/>
          <w:sz w:val="24"/>
          <w:szCs w:val="24"/>
        </w:rPr>
        <w:t xml:space="preserve">Проверка задания части 2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6237"/>
        <w:gridCol w:w="1808"/>
      </w:tblGrid>
      <w:tr w:rsidR="00FF0742" w:rsidRPr="00380AFE" w:rsidTr="001976F1">
        <w:tc>
          <w:tcPr>
            <w:tcW w:w="1526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623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Критерии оценки задания части 2-3</w:t>
            </w:r>
          </w:p>
        </w:tc>
        <w:tc>
          <w:tcPr>
            <w:tcW w:w="1808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FF0742" w:rsidRPr="00380AFE" w:rsidTr="001976F1">
        <w:tc>
          <w:tcPr>
            <w:tcW w:w="1526" w:type="dxa"/>
            <w:vMerge w:val="restart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Правильно сформулировал одно доказательство.</w:t>
            </w:r>
          </w:p>
        </w:tc>
        <w:tc>
          <w:tcPr>
            <w:tcW w:w="1808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0742" w:rsidRPr="00380AFE" w:rsidTr="001976F1">
        <w:tc>
          <w:tcPr>
            <w:tcW w:w="1526" w:type="dxa"/>
            <w:vMerge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Доказательство правильно оформлено в письменной речи.</w:t>
            </w:r>
          </w:p>
        </w:tc>
        <w:tc>
          <w:tcPr>
            <w:tcW w:w="1808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0742" w:rsidRPr="00380AFE" w:rsidTr="001976F1">
        <w:tc>
          <w:tcPr>
            <w:tcW w:w="1526" w:type="dxa"/>
            <w:vMerge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Правильно сформулировано второе доказательство. 1</w:t>
            </w:r>
          </w:p>
        </w:tc>
        <w:tc>
          <w:tcPr>
            <w:tcW w:w="1808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0742" w:rsidRPr="00380AFE" w:rsidTr="001976F1">
        <w:tc>
          <w:tcPr>
            <w:tcW w:w="1526" w:type="dxa"/>
            <w:vMerge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Доказательство правильно оформлено в письменной речи. 1</w:t>
            </w:r>
          </w:p>
        </w:tc>
        <w:tc>
          <w:tcPr>
            <w:tcW w:w="1808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0742" w:rsidRPr="00380AFE" w:rsidTr="001976F1">
        <w:tc>
          <w:tcPr>
            <w:tcW w:w="7763" w:type="dxa"/>
            <w:gridSpan w:val="2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08" w:type="dxa"/>
          </w:tcPr>
          <w:p w:rsidR="00FF0742" w:rsidRPr="00380AFE" w:rsidRDefault="00FF0742" w:rsidP="001976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0AFE"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</w:tbl>
    <w:p w:rsidR="00FF0742" w:rsidRPr="00BC5F2A" w:rsidRDefault="00FF0742" w:rsidP="00FF5EC9">
      <w:pPr>
        <w:rPr>
          <w:rFonts w:ascii="Times New Roman" w:hAnsi="Times New Roman"/>
          <w:b/>
          <w:sz w:val="24"/>
          <w:szCs w:val="24"/>
        </w:rPr>
      </w:pPr>
      <w:r w:rsidRPr="00BC5F2A">
        <w:rPr>
          <w:rFonts w:ascii="Times New Roman" w:hAnsi="Times New Roman"/>
          <w:b/>
          <w:sz w:val="24"/>
          <w:szCs w:val="24"/>
        </w:rPr>
        <w:t xml:space="preserve"> Время  выполнения </w:t>
      </w:r>
      <w:r>
        <w:rPr>
          <w:rFonts w:ascii="Times New Roman" w:hAnsi="Times New Roman"/>
          <w:b/>
          <w:sz w:val="24"/>
          <w:szCs w:val="24"/>
        </w:rPr>
        <w:t>аттестационной</w:t>
      </w:r>
      <w:r w:rsidRPr="00BC5F2A">
        <w:rPr>
          <w:rFonts w:ascii="Times New Roman" w:hAnsi="Times New Roman"/>
          <w:b/>
          <w:sz w:val="24"/>
          <w:szCs w:val="24"/>
        </w:rPr>
        <w:t xml:space="preserve"> работы </w:t>
      </w:r>
    </w:p>
    <w:p w:rsidR="00FF0742" w:rsidRDefault="00FF0742" w:rsidP="00FF5EC9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     На  выполнение  заданий  отводится 45 минут. Контрольная  работа  составляется </w:t>
      </w:r>
    </w:p>
    <w:p w:rsidR="00FF0742" w:rsidRPr="00BC5F2A" w:rsidRDefault="00FF0742" w:rsidP="00FF5EC9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 в 2-х вариантах. Каждому учащемуся предоставляется распечатка заданий.  </w:t>
      </w:r>
    </w:p>
    <w:p w:rsidR="00FF0742" w:rsidRPr="00BC5F2A" w:rsidRDefault="00FF0742" w:rsidP="00FF5EC9">
      <w:pPr>
        <w:rPr>
          <w:rFonts w:ascii="Times New Roman" w:hAnsi="Times New Roman"/>
          <w:b/>
          <w:sz w:val="24"/>
          <w:szCs w:val="24"/>
        </w:rPr>
      </w:pPr>
      <w:r w:rsidRPr="00BC5F2A">
        <w:rPr>
          <w:rFonts w:ascii="Times New Roman" w:hAnsi="Times New Roman"/>
          <w:b/>
          <w:sz w:val="24"/>
          <w:szCs w:val="24"/>
        </w:rPr>
        <w:t xml:space="preserve">Дополнительные материалы и оборудование </w:t>
      </w:r>
    </w:p>
    <w:p w:rsidR="00FF0742" w:rsidRPr="00BC5F2A" w:rsidRDefault="00FF0742" w:rsidP="00FF5EC9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Отсутствуют.  Каждый  ученик  получает  бланк  с  текстом  диагностической  работы,  в </w:t>
      </w:r>
    </w:p>
    <w:p w:rsidR="00FF0742" w:rsidRPr="00BC5F2A" w:rsidRDefault="00FF0742" w:rsidP="00FF5EC9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>котором отмечает или записывает свои ответы на задания.</w:t>
      </w:r>
    </w:p>
    <w:p w:rsidR="00FF0742" w:rsidRPr="00BC5F2A" w:rsidRDefault="00FF0742" w:rsidP="00FF5EC9">
      <w:pPr>
        <w:rPr>
          <w:rFonts w:ascii="Times New Roman" w:hAnsi="Times New Roman"/>
          <w:b/>
          <w:sz w:val="24"/>
          <w:szCs w:val="24"/>
        </w:rPr>
      </w:pPr>
      <w:r w:rsidRPr="00BC5F2A">
        <w:rPr>
          <w:rFonts w:ascii="Times New Roman" w:hAnsi="Times New Roman"/>
          <w:b/>
          <w:sz w:val="24"/>
          <w:szCs w:val="24"/>
        </w:rPr>
        <w:t xml:space="preserve"> Условия проведения   </w:t>
      </w:r>
    </w:p>
    <w:p w:rsidR="00FF0742" w:rsidRPr="00BC5F2A" w:rsidRDefault="00FF0742" w:rsidP="00FF5EC9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Проведение  и  проверку  работы  осуществляет   учитель  начальных </w:t>
      </w:r>
    </w:p>
    <w:p w:rsidR="00FF0742" w:rsidRPr="00BC5F2A" w:rsidRDefault="00FF0742" w:rsidP="00FF5EC9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классов   в  присутствии  администрации,  согласно   Положения  о  промежуточной </w:t>
      </w:r>
    </w:p>
    <w:p w:rsidR="00FF0742" w:rsidRPr="00BC5F2A" w:rsidRDefault="00FF0742" w:rsidP="002F2AC7">
      <w:pPr>
        <w:rPr>
          <w:rFonts w:ascii="Times New Roman" w:hAnsi="Times New Roman"/>
          <w:sz w:val="24"/>
          <w:szCs w:val="24"/>
        </w:rPr>
      </w:pPr>
      <w:r w:rsidRPr="00BC5F2A">
        <w:rPr>
          <w:rFonts w:ascii="Times New Roman" w:hAnsi="Times New Roman"/>
          <w:sz w:val="24"/>
          <w:szCs w:val="24"/>
        </w:rPr>
        <w:t xml:space="preserve">аттестации и Программы мониторинга ОО. </w:t>
      </w:r>
    </w:p>
    <w:sectPr w:rsidR="00FF0742" w:rsidRPr="00BC5F2A" w:rsidSect="00313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B54"/>
    <w:rsid w:val="0000338B"/>
    <w:rsid w:val="00033F86"/>
    <w:rsid w:val="000370B9"/>
    <w:rsid w:val="00050020"/>
    <w:rsid w:val="00060DDE"/>
    <w:rsid w:val="00063F0C"/>
    <w:rsid w:val="00080E60"/>
    <w:rsid w:val="00091805"/>
    <w:rsid w:val="000B36C2"/>
    <w:rsid w:val="000B74B6"/>
    <w:rsid w:val="000C1419"/>
    <w:rsid w:val="000C1C98"/>
    <w:rsid w:val="000C7F48"/>
    <w:rsid w:val="000D03EB"/>
    <w:rsid w:val="000F6684"/>
    <w:rsid w:val="000F7269"/>
    <w:rsid w:val="00107B54"/>
    <w:rsid w:val="001240CB"/>
    <w:rsid w:val="001274C3"/>
    <w:rsid w:val="00133DB9"/>
    <w:rsid w:val="0013579E"/>
    <w:rsid w:val="0014474E"/>
    <w:rsid w:val="0014541C"/>
    <w:rsid w:val="00152638"/>
    <w:rsid w:val="00154C54"/>
    <w:rsid w:val="001640C8"/>
    <w:rsid w:val="0016483C"/>
    <w:rsid w:val="00172394"/>
    <w:rsid w:val="001774E3"/>
    <w:rsid w:val="00183584"/>
    <w:rsid w:val="001912DB"/>
    <w:rsid w:val="00194656"/>
    <w:rsid w:val="00195D54"/>
    <w:rsid w:val="001976F1"/>
    <w:rsid w:val="001A6C88"/>
    <w:rsid w:val="001A761B"/>
    <w:rsid w:val="001A7A55"/>
    <w:rsid w:val="001B09C7"/>
    <w:rsid w:val="001B65F1"/>
    <w:rsid w:val="001B6D7C"/>
    <w:rsid w:val="001B748B"/>
    <w:rsid w:val="001C1E0A"/>
    <w:rsid w:val="001C269D"/>
    <w:rsid w:val="001C6424"/>
    <w:rsid w:val="001D2BE4"/>
    <w:rsid w:val="001D3787"/>
    <w:rsid w:val="001D7652"/>
    <w:rsid w:val="00203D6C"/>
    <w:rsid w:val="00205B6F"/>
    <w:rsid w:val="0021466A"/>
    <w:rsid w:val="00223604"/>
    <w:rsid w:val="002264CE"/>
    <w:rsid w:val="00232790"/>
    <w:rsid w:val="00250135"/>
    <w:rsid w:val="00257CA2"/>
    <w:rsid w:val="0027511B"/>
    <w:rsid w:val="00285391"/>
    <w:rsid w:val="00287581"/>
    <w:rsid w:val="00292148"/>
    <w:rsid w:val="002A0622"/>
    <w:rsid w:val="002B378D"/>
    <w:rsid w:val="002E4653"/>
    <w:rsid w:val="002F2A44"/>
    <w:rsid w:val="002F2AC7"/>
    <w:rsid w:val="00311A23"/>
    <w:rsid w:val="003134FD"/>
    <w:rsid w:val="00320896"/>
    <w:rsid w:val="003268C8"/>
    <w:rsid w:val="0034566F"/>
    <w:rsid w:val="0037650C"/>
    <w:rsid w:val="00380AFE"/>
    <w:rsid w:val="00394DE6"/>
    <w:rsid w:val="00395857"/>
    <w:rsid w:val="003B7D42"/>
    <w:rsid w:val="003C56AD"/>
    <w:rsid w:val="003E7B0F"/>
    <w:rsid w:val="003F28ED"/>
    <w:rsid w:val="004127B4"/>
    <w:rsid w:val="00421E15"/>
    <w:rsid w:val="00422C2F"/>
    <w:rsid w:val="00437E53"/>
    <w:rsid w:val="00443C0F"/>
    <w:rsid w:val="00444497"/>
    <w:rsid w:val="004464A1"/>
    <w:rsid w:val="00446D8B"/>
    <w:rsid w:val="0046032C"/>
    <w:rsid w:val="00472D03"/>
    <w:rsid w:val="004832F6"/>
    <w:rsid w:val="004844E4"/>
    <w:rsid w:val="0049001C"/>
    <w:rsid w:val="004A45E7"/>
    <w:rsid w:val="004A6601"/>
    <w:rsid w:val="004C4FD4"/>
    <w:rsid w:val="004C5B27"/>
    <w:rsid w:val="004C767A"/>
    <w:rsid w:val="004D18E0"/>
    <w:rsid w:val="004E44E4"/>
    <w:rsid w:val="004F3E9A"/>
    <w:rsid w:val="005015D8"/>
    <w:rsid w:val="00514225"/>
    <w:rsid w:val="0052265F"/>
    <w:rsid w:val="00540FAF"/>
    <w:rsid w:val="00542CE7"/>
    <w:rsid w:val="00546B57"/>
    <w:rsid w:val="00557511"/>
    <w:rsid w:val="00562CB0"/>
    <w:rsid w:val="00587CEF"/>
    <w:rsid w:val="005A5447"/>
    <w:rsid w:val="005B235D"/>
    <w:rsid w:val="005B363C"/>
    <w:rsid w:val="005B7DC0"/>
    <w:rsid w:val="005D02F5"/>
    <w:rsid w:val="005D0FB6"/>
    <w:rsid w:val="005E38FE"/>
    <w:rsid w:val="005F2E30"/>
    <w:rsid w:val="005F683C"/>
    <w:rsid w:val="005F7AEC"/>
    <w:rsid w:val="00610931"/>
    <w:rsid w:val="00631957"/>
    <w:rsid w:val="00633F5E"/>
    <w:rsid w:val="00640685"/>
    <w:rsid w:val="00647706"/>
    <w:rsid w:val="006524A0"/>
    <w:rsid w:val="006560E5"/>
    <w:rsid w:val="006659A0"/>
    <w:rsid w:val="006841CB"/>
    <w:rsid w:val="006861CB"/>
    <w:rsid w:val="0069763C"/>
    <w:rsid w:val="006B42F4"/>
    <w:rsid w:val="006B4835"/>
    <w:rsid w:val="006C3506"/>
    <w:rsid w:val="006D2E67"/>
    <w:rsid w:val="006E27BB"/>
    <w:rsid w:val="00701B8E"/>
    <w:rsid w:val="00726FE2"/>
    <w:rsid w:val="00727F94"/>
    <w:rsid w:val="0073473D"/>
    <w:rsid w:val="00734B92"/>
    <w:rsid w:val="007369C2"/>
    <w:rsid w:val="00753FA8"/>
    <w:rsid w:val="0075626E"/>
    <w:rsid w:val="007619B5"/>
    <w:rsid w:val="00762E01"/>
    <w:rsid w:val="00767524"/>
    <w:rsid w:val="00792556"/>
    <w:rsid w:val="007B2CF9"/>
    <w:rsid w:val="007B77A2"/>
    <w:rsid w:val="007D0A74"/>
    <w:rsid w:val="007E43F8"/>
    <w:rsid w:val="007F3586"/>
    <w:rsid w:val="00807412"/>
    <w:rsid w:val="00810D07"/>
    <w:rsid w:val="00821709"/>
    <w:rsid w:val="0082441A"/>
    <w:rsid w:val="008258B1"/>
    <w:rsid w:val="0083298B"/>
    <w:rsid w:val="00832C1D"/>
    <w:rsid w:val="00845F9E"/>
    <w:rsid w:val="008512F7"/>
    <w:rsid w:val="00857E8C"/>
    <w:rsid w:val="00862DA3"/>
    <w:rsid w:val="00863A64"/>
    <w:rsid w:val="00872DCC"/>
    <w:rsid w:val="00894189"/>
    <w:rsid w:val="008A26F7"/>
    <w:rsid w:val="008C03C8"/>
    <w:rsid w:val="008E13E7"/>
    <w:rsid w:val="00900B59"/>
    <w:rsid w:val="009163CD"/>
    <w:rsid w:val="0093054A"/>
    <w:rsid w:val="0093514D"/>
    <w:rsid w:val="00937150"/>
    <w:rsid w:val="00940647"/>
    <w:rsid w:val="0094438B"/>
    <w:rsid w:val="00982D5F"/>
    <w:rsid w:val="009904BF"/>
    <w:rsid w:val="00991AC1"/>
    <w:rsid w:val="0099744D"/>
    <w:rsid w:val="009C1884"/>
    <w:rsid w:val="009C3D6A"/>
    <w:rsid w:val="009C4889"/>
    <w:rsid w:val="009C55A5"/>
    <w:rsid w:val="009E01F0"/>
    <w:rsid w:val="009E6F6B"/>
    <w:rsid w:val="00A102D9"/>
    <w:rsid w:val="00A316B6"/>
    <w:rsid w:val="00A34290"/>
    <w:rsid w:val="00A36CE4"/>
    <w:rsid w:val="00A409D0"/>
    <w:rsid w:val="00A52D5D"/>
    <w:rsid w:val="00A633D3"/>
    <w:rsid w:val="00A9212F"/>
    <w:rsid w:val="00A95737"/>
    <w:rsid w:val="00AA2A57"/>
    <w:rsid w:val="00AB0901"/>
    <w:rsid w:val="00AD2FC7"/>
    <w:rsid w:val="00AE214F"/>
    <w:rsid w:val="00AE468B"/>
    <w:rsid w:val="00B05E8D"/>
    <w:rsid w:val="00B119C2"/>
    <w:rsid w:val="00B20B51"/>
    <w:rsid w:val="00B23EFA"/>
    <w:rsid w:val="00B323F3"/>
    <w:rsid w:val="00B43103"/>
    <w:rsid w:val="00B5671C"/>
    <w:rsid w:val="00B6412C"/>
    <w:rsid w:val="00B73351"/>
    <w:rsid w:val="00B774F2"/>
    <w:rsid w:val="00B84124"/>
    <w:rsid w:val="00B84D9E"/>
    <w:rsid w:val="00B8582D"/>
    <w:rsid w:val="00B94F81"/>
    <w:rsid w:val="00BA18A1"/>
    <w:rsid w:val="00BC3F6F"/>
    <w:rsid w:val="00BC5F2A"/>
    <w:rsid w:val="00BD1681"/>
    <w:rsid w:val="00BD5400"/>
    <w:rsid w:val="00BE0789"/>
    <w:rsid w:val="00BF773C"/>
    <w:rsid w:val="00C0232C"/>
    <w:rsid w:val="00C0290D"/>
    <w:rsid w:val="00C23305"/>
    <w:rsid w:val="00C3006A"/>
    <w:rsid w:val="00C45BAC"/>
    <w:rsid w:val="00C474CD"/>
    <w:rsid w:val="00C54297"/>
    <w:rsid w:val="00C5639C"/>
    <w:rsid w:val="00C56E57"/>
    <w:rsid w:val="00C60110"/>
    <w:rsid w:val="00C84221"/>
    <w:rsid w:val="00C85908"/>
    <w:rsid w:val="00C90F64"/>
    <w:rsid w:val="00CA38E8"/>
    <w:rsid w:val="00CA4DE0"/>
    <w:rsid w:val="00CB21D9"/>
    <w:rsid w:val="00CB3E61"/>
    <w:rsid w:val="00CB4AED"/>
    <w:rsid w:val="00CC3B90"/>
    <w:rsid w:val="00CD11E6"/>
    <w:rsid w:val="00CE2333"/>
    <w:rsid w:val="00CE5822"/>
    <w:rsid w:val="00CF0F28"/>
    <w:rsid w:val="00D04012"/>
    <w:rsid w:val="00D05E40"/>
    <w:rsid w:val="00D05FE6"/>
    <w:rsid w:val="00D114D9"/>
    <w:rsid w:val="00D1671B"/>
    <w:rsid w:val="00D2096D"/>
    <w:rsid w:val="00D267E6"/>
    <w:rsid w:val="00D268EE"/>
    <w:rsid w:val="00D32511"/>
    <w:rsid w:val="00D32D24"/>
    <w:rsid w:val="00D4745B"/>
    <w:rsid w:val="00D510E1"/>
    <w:rsid w:val="00D5225C"/>
    <w:rsid w:val="00D61EA8"/>
    <w:rsid w:val="00D67E10"/>
    <w:rsid w:val="00D719A6"/>
    <w:rsid w:val="00D8027C"/>
    <w:rsid w:val="00D905D2"/>
    <w:rsid w:val="00DA4412"/>
    <w:rsid w:val="00DB3999"/>
    <w:rsid w:val="00DB3CA7"/>
    <w:rsid w:val="00DC7527"/>
    <w:rsid w:val="00DD215C"/>
    <w:rsid w:val="00DD2FF1"/>
    <w:rsid w:val="00DD5655"/>
    <w:rsid w:val="00DD66B7"/>
    <w:rsid w:val="00DE4CF1"/>
    <w:rsid w:val="00DE5D48"/>
    <w:rsid w:val="00E00EAF"/>
    <w:rsid w:val="00E0271F"/>
    <w:rsid w:val="00E0786D"/>
    <w:rsid w:val="00E100AE"/>
    <w:rsid w:val="00E2003F"/>
    <w:rsid w:val="00E251DA"/>
    <w:rsid w:val="00E34306"/>
    <w:rsid w:val="00E43203"/>
    <w:rsid w:val="00E4326C"/>
    <w:rsid w:val="00E5208F"/>
    <w:rsid w:val="00E54578"/>
    <w:rsid w:val="00E577EF"/>
    <w:rsid w:val="00E6382A"/>
    <w:rsid w:val="00E64101"/>
    <w:rsid w:val="00E6510D"/>
    <w:rsid w:val="00E6543A"/>
    <w:rsid w:val="00E65574"/>
    <w:rsid w:val="00E662BE"/>
    <w:rsid w:val="00E95491"/>
    <w:rsid w:val="00EC779F"/>
    <w:rsid w:val="00EE05DF"/>
    <w:rsid w:val="00EE6E76"/>
    <w:rsid w:val="00EF7890"/>
    <w:rsid w:val="00F00807"/>
    <w:rsid w:val="00F13150"/>
    <w:rsid w:val="00F1499B"/>
    <w:rsid w:val="00F31691"/>
    <w:rsid w:val="00F360CE"/>
    <w:rsid w:val="00F56FF8"/>
    <w:rsid w:val="00F57B24"/>
    <w:rsid w:val="00F6604D"/>
    <w:rsid w:val="00F67FAE"/>
    <w:rsid w:val="00F75AC8"/>
    <w:rsid w:val="00F8002D"/>
    <w:rsid w:val="00FA0B43"/>
    <w:rsid w:val="00FA2121"/>
    <w:rsid w:val="00FA63BE"/>
    <w:rsid w:val="00FB3E1F"/>
    <w:rsid w:val="00FC1996"/>
    <w:rsid w:val="00FC4FED"/>
    <w:rsid w:val="00FE23F8"/>
    <w:rsid w:val="00FE66FA"/>
    <w:rsid w:val="00FF0742"/>
    <w:rsid w:val="00FF3C6E"/>
    <w:rsid w:val="00FF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4F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07B5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D2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2F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7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166</TotalTime>
  <Pages>10</Pages>
  <Words>1888</Words>
  <Characters>10763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начальная школа</cp:lastModifiedBy>
  <cp:revision>4</cp:revision>
  <dcterms:created xsi:type="dcterms:W3CDTF">2021-02-24T05:17:00Z</dcterms:created>
  <dcterms:modified xsi:type="dcterms:W3CDTF">2021-03-01T00:06:00Z</dcterms:modified>
</cp:coreProperties>
</file>